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F497F" w14:textId="563DE536" w:rsidR="00C21F63" w:rsidRPr="00372BC8" w:rsidRDefault="00D4346B" w:rsidP="00C21F63">
      <w:pPr>
        <w:pStyle w:val="Heading1"/>
      </w:pPr>
      <w:r>
        <w:t>led signal face, lens cover</w:t>
      </w:r>
    </w:p>
    <w:p w14:paraId="34636B8D" w14:textId="33CBD3FD" w:rsidR="00860313" w:rsidRDefault="00860313" w:rsidP="00860313">
      <w:pPr>
        <w:tabs>
          <w:tab w:val="left" w:pos="720"/>
          <w:tab w:val="left" w:pos="4896"/>
        </w:tabs>
        <w:spacing w:line="-240" w:lineRule="auto"/>
        <w:jc w:val="left"/>
      </w:pPr>
      <w:r>
        <w:t xml:space="preserve">Effective: </w:t>
      </w:r>
      <w:r w:rsidR="00D10D5B">
        <w:t>J</w:t>
      </w:r>
      <w:r w:rsidR="001D7940">
        <w:t>uly 1</w:t>
      </w:r>
      <w:r w:rsidR="00D10D5B">
        <w:t>, 20</w:t>
      </w:r>
      <w:r w:rsidR="00D4346B">
        <w:t>21</w:t>
      </w:r>
    </w:p>
    <w:p w14:paraId="2B5BC197" w14:textId="106F837C" w:rsidR="1250F41F" w:rsidRDefault="1250F41F" w:rsidP="63025196">
      <w:pPr>
        <w:tabs>
          <w:tab w:val="left" w:pos="720"/>
          <w:tab w:val="left" w:pos="4896"/>
        </w:tabs>
        <w:jc w:val="left"/>
      </w:pPr>
      <w:r>
        <w:t xml:space="preserve">Revised: </w:t>
      </w:r>
      <w:r w:rsidR="00C53A22">
        <w:t>March</w:t>
      </w:r>
      <w:r>
        <w:t xml:space="preserve"> 1, 202</w:t>
      </w:r>
      <w:r w:rsidR="004576EC">
        <w:t>5</w:t>
      </w:r>
    </w:p>
    <w:p w14:paraId="5BA6ACCA" w14:textId="32A3BE02" w:rsidR="00C21F63" w:rsidRDefault="001435BA" w:rsidP="00C21F63">
      <w:r>
        <w:t>88</w:t>
      </w:r>
      <w:r w:rsidR="00595B20">
        <w:t>0</w:t>
      </w:r>
      <w:r>
        <w:t>.03</w:t>
      </w:r>
      <w:r w:rsidR="00FB5517">
        <w:t>TS</w:t>
      </w:r>
    </w:p>
    <w:p w14:paraId="243FA74A" w14:textId="77777777" w:rsidR="00C21F63" w:rsidRDefault="00C21F63" w:rsidP="00C21F63"/>
    <w:p w14:paraId="3901768F" w14:textId="77777777" w:rsidR="00C21F63" w:rsidRPr="00197928" w:rsidRDefault="00C21F63" w:rsidP="00C21F63">
      <w:pPr>
        <w:rPr>
          <w:u w:val="single"/>
        </w:rPr>
      </w:pPr>
      <w:r w:rsidRPr="00197928">
        <w:rPr>
          <w:u w:val="single"/>
        </w:rPr>
        <w:t>Description.</w:t>
      </w:r>
    </w:p>
    <w:p w14:paraId="082E1A07" w14:textId="0D1E87B5" w:rsidR="00664F70" w:rsidRDefault="00C21F63" w:rsidP="00C21F63">
      <w:r>
        <w:t>This w</w:t>
      </w:r>
      <w:r w:rsidR="00D10D5B">
        <w:t>ork shall consist of furnishing and</w:t>
      </w:r>
      <w:r>
        <w:t xml:space="preserve"> installing a </w:t>
      </w:r>
      <w:r w:rsidR="00D4346B">
        <w:t xml:space="preserve">signal lens cover with the purpose </w:t>
      </w:r>
      <w:r w:rsidR="00DB7AEE">
        <w:t>or preventing</w:t>
      </w:r>
      <w:r w:rsidR="00D4346B">
        <w:t xml:space="preserve"> snow buildup on and around a signal lens allowing for clear indication during inclement weather.</w:t>
      </w:r>
    </w:p>
    <w:p w14:paraId="6BA93C5B" w14:textId="77777777" w:rsidR="008A7481" w:rsidRDefault="008A7481" w:rsidP="00C21F63"/>
    <w:p w14:paraId="5CD159AE" w14:textId="412FEAD9" w:rsidR="001D1F3C" w:rsidRDefault="00D4346B" w:rsidP="00C21F63">
      <w:r>
        <w:t>This item shall fit over a 12 in</w:t>
      </w:r>
      <w:r w:rsidR="7535209D">
        <w:t>.</w:t>
      </w:r>
      <w:r>
        <w:t xml:space="preserve"> signal head lens and shall include the clear lens cover, attachment collar</w:t>
      </w:r>
      <w:r w:rsidR="77F493A3">
        <w:t>,</w:t>
      </w:r>
      <w:r>
        <w:t xml:space="preserve"> and any clips or fasteners necessary to fit it flush.</w:t>
      </w:r>
      <w:r w:rsidR="2EDCA3C5">
        <w:t xml:space="preserve"> </w:t>
      </w:r>
      <w:r w:rsidR="00E05BB6">
        <w:t xml:space="preserve">The cover </w:t>
      </w:r>
      <w:r w:rsidR="003329F9">
        <w:t>must</w:t>
      </w:r>
      <w:r w:rsidR="00E05BB6">
        <w:t xml:space="preserve"> be installed in accordance with the </w:t>
      </w:r>
      <w:r w:rsidR="0E30D8B7">
        <w:t>M</w:t>
      </w:r>
      <w:r w:rsidR="00E05BB6">
        <w:t xml:space="preserve">anufacturer’s </w:t>
      </w:r>
      <w:r w:rsidR="00E05BB6" w:rsidRPr="003329F9">
        <w:rPr>
          <w:rFonts w:cs="Arial"/>
        </w:rPr>
        <w:t xml:space="preserve">instructions </w:t>
      </w:r>
      <w:r w:rsidR="008B2045" w:rsidRPr="003329F9">
        <w:rPr>
          <w:rFonts w:cs="Arial"/>
        </w:rPr>
        <w:t>and in a manner that prevents</w:t>
      </w:r>
      <w:r w:rsidR="00E05BB6" w:rsidRPr="003329F9">
        <w:rPr>
          <w:rFonts w:cs="Arial"/>
        </w:rPr>
        <w:t xml:space="preserve"> dust, debris</w:t>
      </w:r>
      <w:r w:rsidR="008B2045" w:rsidRPr="003329F9">
        <w:rPr>
          <w:rFonts w:cs="Arial"/>
        </w:rPr>
        <w:t>,</w:t>
      </w:r>
      <w:r w:rsidR="00E05BB6" w:rsidRPr="003329F9">
        <w:rPr>
          <w:rFonts w:cs="Arial"/>
        </w:rPr>
        <w:t xml:space="preserve"> or moisture buildup on the inside of the lens cover </w:t>
      </w:r>
      <w:r w:rsidR="008B2045" w:rsidRPr="003329F9">
        <w:rPr>
          <w:rFonts w:cs="Arial"/>
        </w:rPr>
        <w:t>that</w:t>
      </w:r>
      <w:r w:rsidR="00E05BB6" w:rsidRPr="003329F9">
        <w:rPr>
          <w:rFonts w:cs="Arial"/>
        </w:rPr>
        <w:t xml:space="preserve"> could affect the</w:t>
      </w:r>
      <w:r w:rsidR="008B2045" w:rsidRPr="003329F9">
        <w:rPr>
          <w:rFonts w:cs="Arial"/>
        </w:rPr>
        <w:t xml:space="preserve"> signal</w:t>
      </w:r>
      <w:r w:rsidR="00E05BB6" w:rsidRPr="003329F9">
        <w:rPr>
          <w:rFonts w:cs="Arial"/>
        </w:rPr>
        <w:t xml:space="preserve"> indication</w:t>
      </w:r>
      <w:r w:rsidR="008B2045" w:rsidRPr="003329F9">
        <w:rPr>
          <w:rFonts w:cs="Arial"/>
        </w:rPr>
        <w:t xml:space="preserve"> visibility</w:t>
      </w:r>
      <w:r w:rsidR="007F2EF8" w:rsidRPr="003329F9">
        <w:rPr>
          <w:rFonts w:cs="Arial"/>
        </w:rPr>
        <w:t>.</w:t>
      </w:r>
      <w:r w:rsidR="00632921" w:rsidRPr="003329F9">
        <w:rPr>
          <w:rFonts w:cs="Arial"/>
        </w:rPr>
        <w:t xml:space="preserve"> </w:t>
      </w:r>
      <w:r w:rsidR="003329F9" w:rsidRPr="003329F9">
        <w:rPr>
          <w:rStyle w:val="cf01"/>
          <w:rFonts w:ascii="Arial" w:hAnsi="Arial" w:cs="Arial"/>
        </w:rPr>
        <w:t>All mounting hardware including screws used for lens cover installation must be stainless steel</w:t>
      </w:r>
      <w:r w:rsidR="00632921" w:rsidRPr="003329F9">
        <w:rPr>
          <w:rFonts w:cs="Arial"/>
        </w:rPr>
        <w:t>.</w:t>
      </w:r>
      <w:r w:rsidR="007016C6" w:rsidRPr="003329F9">
        <w:rPr>
          <w:rFonts w:cs="Arial"/>
        </w:rPr>
        <w:t xml:space="preserve"> Lens covers shall be installed on all red signal head indications.</w:t>
      </w:r>
    </w:p>
    <w:p w14:paraId="666A40B3" w14:textId="77777777" w:rsidR="008A7481" w:rsidRDefault="008A7481" w:rsidP="00C21F63"/>
    <w:p w14:paraId="17DF7248" w14:textId="59EE040E" w:rsidR="008A7481" w:rsidRDefault="008A7481" w:rsidP="63025196">
      <w:r>
        <w:t xml:space="preserve">The </w:t>
      </w:r>
      <w:r w:rsidR="007F2EF8">
        <w:t>snow resistant signal head lens cover</w:t>
      </w:r>
      <w:r>
        <w:t xml:space="preserve"> </w:t>
      </w:r>
      <w:r w:rsidR="003329F9">
        <w:t>must</w:t>
      </w:r>
      <w:r>
        <w:t xml:space="preserve"> be warrantied</w:t>
      </w:r>
      <w:r w:rsidR="7F0B89B9">
        <w:t xml:space="preserve"> </w:t>
      </w:r>
      <w:r>
        <w:t xml:space="preserve">for a period of </w:t>
      </w:r>
      <w:r w:rsidR="007F2EF8">
        <w:t>three</w:t>
      </w:r>
      <w:r>
        <w:t xml:space="preserve"> </w:t>
      </w:r>
      <w:r w:rsidR="1DCE73D5">
        <w:t xml:space="preserve">(3) </w:t>
      </w:r>
      <w:r>
        <w:t>years from final inspection</w:t>
      </w:r>
      <w:r w:rsidR="72122F61">
        <w:t xml:space="preserve"> and </w:t>
      </w:r>
      <w:r w:rsidR="003329F9">
        <w:t>must</w:t>
      </w:r>
      <w:r w:rsidR="72122F61">
        <w:t xml:space="preserve"> be free from material and workmanship defects.</w:t>
      </w:r>
    </w:p>
    <w:p w14:paraId="722FF75D" w14:textId="77777777" w:rsidR="00C21F63" w:rsidRPr="00AF344A" w:rsidRDefault="00C21F63" w:rsidP="008A7481"/>
    <w:p w14:paraId="3531A85E" w14:textId="77777777" w:rsidR="00C21F63" w:rsidRPr="000E5AB1" w:rsidRDefault="00C21F63" w:rsidP="00C21F63">
      <w:pPr>
        <w:rPr>
          <w:u w:val="single"/>
        </w:rPr>
      </w:pPr>
      <w:r w:rsidRPr="000E5AB1">
        <w:rPr>
          <w:u w:val="single"/>
        </w:rPr>
        <w:t>Basis of Payment.</w:t>
      </w:r>
    </w:p>
    <w:p w14:paraId="4D14E21C" w14:textId="1205C06F" w:rsidR="00632921" w:rsidRDefault="00C21F63">
      <w:r>
        <w:t xml:space="preserve">This work shall be paid for at the </w:t>
      </w:r>
      <w:r w:rsidR="0442E90B">
        <w:t>C</w:t>
      </w:r>
      <w:r>
        <w:t xml:space="preserve">ontract unit price each for </w:t>
      </w:r>
      <w:r w:rsidR="007F2EF8">
        <w:t>LED SIGNAL FACE, LENS COVER</w:t>
      </w:r>
      <w:r>
        <w:t>, the price of wh</w:t>
      </w:r>
      <w:r w:rsidR="001F6C4C">
        <w:t>ich shall</w:t>
      </w:r>
      <w:r w:rsidR="001435BA">
        <w:t xml:space="preserve"> include the cost for all work and material descr</w:t>
      </w:r>
      <w:r w:rsidR="00BB0A02">
        <w:t>ibed herein and includes furni</w:t>
      </w:r>
      <w:r w:rsidR="001435BA">
        <w:t xml:space="preserve">shing, installing, and all mounting hardware necessary for a fully operational </w:t>
      </w:r>
      <w:r w:rsidR="00FB1953">
        <w:t>snow resistant signal head lens cover.</w:t>
      </w:r>
    </w:p>
    <w:sectPr w:rsidR="00632921" w:rsidSect="00486226">
      <w:pgSz w:w="12240" w:h="15840"/>
      <w:pgMar w:top="25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5058C" w14:textId="77777777" w:rsidR="002943B4" w:rsidRDefault="002943B4" w:rsidP="002943B4">
      <w:r>
        <w:separator/>
      </w:r>
    </w:p>
  </w:endnote>
  <w:endnote w:type="continuationSeparator" w:id="0">
    <w:p w14:paraId="0ACE5A9E" w14:textId="77777777" w:rsidR="002943B4" w:rsidRDefault="002943B4" w:rsidP="00294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31C59" w14:textId="77777777" w:rsidR="002943B4" w:rsidRDefault="002943B4" w:rsidP="002943B4">
      <w:r>
        <w:separator/>
      </w:r>
    </w:p>
  </w:footnote>
  <w:footnote w:type="continuationSeparator" w:id="0">
    <w:p w14:paraId="37CF4056" w14:textId="77777777" w:rsidR="002943B4" w:rsidRDefault="002943B4" w:rsidP="002943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F63"/>
    <w:rsid w:val="00060BA8"/>
    <w:rsid w:val="00094B32"/>
    <w:rsid w:val="000A0F74"/>
    <w:rsid w:val="000F589A"/>
    <w:rsid w:val="001049BB"/>
    <w:rsid w:val="001435BA"/>
    <w:rsid w:val="00162202"/>
    <w:rsid w:val="0016389B"/>
    <w:rsid w:val="001A522E"/>
    <w:rsid w:val="001A6196"/>
    <w:rsid w:val="001D1F3C"/>
    <w:rsid w:val="001D7940"/>
    <w:rsid w:val="001F0641"/>
    <w:rsid w:val="001F6C4C"/>
    <w:rsid w:val="00211C2C"/>
    <w:rsid w:val="00211E6C"/>
    <w:rsid w:val="00223120"/>
    <w:rsid w:val="00232C62"/>
    <w:rsid w:val="00241501"/>
    <w:rsid w:val="00281429"/>
    <w:rsid w:val="002943B4"/>
    <w:rsid w:val="002D3FB0"/>
    <w:rsid w:val="00304EFA"/>
    <w:rsid w:val="003329F9"/>
    <w:rsid w:val="00342622"/>
    <w:rsid w:val="00386DEC"/>
    <w:rsid w:val="003874D2"/>
    <w:rsid w:val="003A264E"/>
    <w:rsid w:val="003B63FA"/>
    <w:rsid w:val="003C655B"/>
    <w:rsid w:val="00403DFE"/>
    <w:rsid w:val="00447CC8"/>
    <w:rsid w:val="004576EC"/>
    <w:rsid w:val="00466223"/>
    <w:rsid w:val="00486226"/>
    <w:rsid w:val="004D05D3"/>
    <w:rsid w:val="005161A5"/>
    <w:rsid w:val="0055537C"/>
    <w:rsid w:val="00595B20"/>
    <w:rsid w:val="005F2BFE"/>
    <w:rsid w:val="00632921"/>
    <w:rsid w:val="00637CAD"/>
    <w:rsid w:val="00655E07"/>
    <w:rsid w:val="00664F70"/>
    <w:rsid w:val="006D5EB3"/>
    <w:rsid w:val="007016C6"/>
    <w:rsid w:val="00724CF0"/>
    <w:rsid w:val="00784A31"/>
    <w:rsid w:val="007B13CC"/>
    <w:rsid w:val="007F2EF8"/>
    <w:rsid w:val="00802F5B"/>
    <w:rsid w:val="00860313"/>
    <w:rsid w:val="00870A94"/>
    <w:rsid w:val="008A7481"/>
    <w:rsid w:val="008B2045"/>
    <w:rsid w:val="008B53D6"/>
    <w:rsid w:val="008C6723"/>
    <w:rsid w:val="008C788D"/>
    <w:rsid w:val="008E559E"/>
    <w:rsid w:val="009D6083"/>
    <w:rsid w:val="00A014BB"/>
    <w:rsid w:val="00A63487"/>
    <w:rsid w:val="00A669BA"/>
    <w:rsid w:val="00AE647E"/>
    <w:rsid w:val="00B71D78"/>
    <w:rsid w:val="00B7573D"/>
    <w:rsid w:val="00BB0A02"/>
    <w:rsid w:val="00BC34C5"/>
    <w:rsid w:val="00C21F63"/>
    <w:rsid w:val="00C53A22"/>
    <w:rsid w:val="00C90319"/>
    <w:rsid w:val="00CD1D87"/>
    <w:rsid w:val="00CE1FC5"/>
    <w:rsid w:val="00D039F3"/>
    <w:rsid w:val="00D05CF2"/>
    <w:rsid w:val="00D10D5B"/>
    <w:rsid w:val="00D138CF"/>
    <w:rsid w:val="00D24639"/>
    <w:rsid w:val="00D4346B"/>
    <w:rsid w:val="00D840BF"/>
    <w:rsid w:val="00DB7AEE"/>
    <w:rsid w:val="00DF213D"/>
    <w:rsid w:val="00E05BB6"/>
    <w:rsid w:val="00EA0F10"/>
    <w:rsid w:val="00EA531A"/>
    <w:rsid w:val="00EB794F"/>
    <w:rsid w:val="00EC19C2"/>
    <w:rsid w:val="00EC4467"/>
    <w:rsid w:val="00EE785D"/>
    <w:rsid w:val="00EF1EDF"/>
    <w:rsid w:val="00F34376"/>
    <w:rsid w:val="00F635BF"/>
    <w:rsid w:val="00FB1953"/>
    <w:rsid w:val="00FB5517"/>
    <w:rsid w:val="00FE0750"/>
    <w:rsid w:val="0263FFBA"/>
    <w:rsid w:val="0442E90B"/>
    <w:rsid w:val="0E30D8B7"/>
    <w:rsid w:val="1250F41F"/>
    <w:rsid w:val="1DCE73D5"/>
    <w:rsid w:val="27E1489B"/>
    <w:rsid w:val="284FA433"/>
    <w:rsid w:val="2B2A5499"/>
    <w:rsid w:val="2EDCA3C5"/>
    <w:rsid w:val="458AAFBE"/>
    <w:rsid w:val="63025196"/>
    <w:rsid w:val="6DCC7EEF"/>
    <w:rsid w:val="72122F61"/>
    <w:rsid w:val="7535209D"/>
    <w:rsid w:val="77F493A3"/>
    <w:rsid w:val="7AE076C0"/>
    <w:rsid w:val="7F0B8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AE147"/>
  <w15:docId w15:val="{17314E70-3DEA-41B8-BC2F-238401A98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226"/>
    <w:pPr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styleId="Heading1">
    <w:name w:val="heading 1"/>
    <w:basedOn w:val="Normal"/>
    <w:next w:val="Normal"/>
    <w:link w:val="Heading1Char"/>
    <w:autoRedefine/>
    <w:qFormat/>
    <w:rsid w:val="00486226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486226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link w:val="Heading3Char"/>
    <w:qFormat/>
    <w:rsid w:val="00486226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link w:val="Heading4Char"/>
    <w:qFormat/>
    <w:rsid w:val="00486226"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1F63"/>
    <w:rPr>
      <w:rFonts w:ascii="Arial" w:eastAsia="Times New Roman" w:hAnsi="Arial" w:cs="Times New Roman"/>
      <w:b/>
      <w:caps/>
      <w:kern w:val="28"/>
      <w:szCs w:val="20"/>
    </w:rPr>
  </w:style>
  <w:style w:type="paragraph" w:customStyle="1" w:styleId="DefaultText">
    <w:name w:val="Default Text"/>
    <w:basedOn w:val="Normal"/>
    <w:rsid w:val="00C21F63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78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85D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637CAD"/>
    <w:rPr>
      <w:rFonts w:ascii="Arial" w:eastAsia="Times New Roman" w:hAnsi="Arial" w:cs="Times New Roman"/>
      <w:b/>
      <w:caps/>
      <w:szCs w:val="20"/>
    </w:rPr>
  </w:style>
  <w:style w:type="character" w:customStyle="1" w:styleId="Heading3Char">
    <w:name w:val="Heading 3 Char"/>
    <w:basedOn w:val="DefaultParagraphFont"/>
    <w:link w:val="Heading3"/>
    <w:rsid w:val="00637CAD"/>
    <w:rPr>
      <w:rFonts w:ascii="Arial" w:eastAsia="Times New Roman" w:hAnsi="Arial" w:cs="Times New Roman"/>
      <w:caps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637CAD"/>
    <w:rPr>
      <w:rFonts w:ascii="Arial" w:eastAsia="Times New Roman" w:hAnsi="Arial" w:cs="Times New Roman"/>
      <w:b/>
      <w:szCs w:val="20"/>
    </w:rPr>
  </w:style>
  <w:style w:type="paragraph" w:styleId="Footer">
    <w:name w:val="footer"/>
    <w:basedOn w:val="Normal"/>
    <w:link w:val="FooterChar"/>
    <w:semiHidden/>
    <w:rsid w:val="004862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637CAD"/>
    <w:rPr>
      <w:rFonts w:ascii="Arial" w:eastAsia="Times New Roman" w:hAnsi="Arial" w:cs="Times New Roman"/>
      <w:szCs w:val="20"/>
    </w:rPr>
  </w:style>
  <w:style w:type="paragraph" w:styleId="Header">
    <w:name w:val="header"/>
    <w:basedOn w:val="Normal"/>
    <w:link w:val="HeaderChar"/>
    <w:semiHidden/>
    <w:rsid w:val="004862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637CAD"/>
    <w:rPr>
      <w:rFonts w:ascii="Arial" w:eastAsia="Times New Roman" w:hAnsi="Arial" w:cs="Times New Roman"/>
      <w:szCs w:val="20"/>
    </w:rPr>
  </w:style>
  <w:style w:type="paragraph" w:styleId="TOC1">
    <w:name w:val="toc 1"/>
    <w:basedOn w:val="Normal"/>
    <w:next w:val="Normal"/>
    <w:semiHidden/>
    <w:rsid w:val="00486226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486226"/>
    <w:pPr>
      <w:tabs>
        <w:tab w:val="right" w:leader="dot" w:pos="9360"/>
      </w:tabs>
      <w:spacing w:after="240"/>
    </w:pPr>
    <w:rPr>
      <w:caps/>
    </w:rPr>
  </w:style>
  <w:style w:type="paragraph" w:styleId="Revision">
    <w:name w:val="Revision"/>
    <w:hidden/>
    <w:uiPriority w:val="99"/>
    <w:semiHidden/>
    <w:rsid w:val="00632921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cf01">
    <w:name w:val="cf01"/>
    <w:basedOn w:val="DefaultParagraphFont"/>
    <w:rsid w:val="003329F9"/>
    <w:rPr>
      <w:rFonts w:ascii="Segoe UI" w:hAnsi="Segoe UI" w:cs="Segoe UI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1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llinois.gov\DOT\D1Shared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10</TotalTime>
  <Pages>1</Pages>
  <Words>202</Words>
  <Characters>1158</Characters>
  <Application>Microsoft Office Word</Application>
  <DocSecurity>0</DocSecurity>
  <Lines>9</Lines>
  <Paragraphs>2</Paragraphs>
  <ScaleCrop>false</ScaleCrop>
  <Company>State of Illinois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LED Signal Face, Lens Cover</dc:title>
  <dc:subject>E 07/01/21</dc:subject>
  <dc:creator>Iovan P / Lukasz P</dc:creator>
  <cp:keywords>Traffic</cp:keywords>
  <dc:description/>
  <cp:lastModifiedBy>Butler, Nicholas J.</cp:lastModifiedBy>
  <cp:revision>19</cp:revision>
  <cp:lastPrinted>2017-04-07T13:29:00Z</cp:lastPrinted>
  <dcterms:created xsi:type="dcterms:W3CDTF">2021-06-25T18:40:00Z</dcterms:created>
  <dcterms:modified xsi:type="dcterms:W3CDTF">2024-12-11T14:48:00Z</dcterms:modified>
</cp:coreProperties>
</file>